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Scottish Borders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Scottish Borders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Scottish Borders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Scottish Borders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Scottish Borders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Scottish Borders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Scottish Borders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Scottish Borders is estimated to be </w:t>
      </w:r>
      <w:r w:rsidRPr="00773DF7">
        <w:rPr>
          <w:rFonts w:ascii="Libre Franklin Light" w:eastAsia="Times New Roman" w:hAnsi="Libre Franklin Light" w:cs="Calibri Light"/>
          <w:b/>
          <w:bCs/>
          <w:color w:val="C45911" w:themeColor="accent2" w:themeShade="BF"/>
        </w:rPr>
        <w:t xml:space="preserve">£1,491,203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Scottish Borders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Scottish Borders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Scottish Borders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Scottish Borders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cottish Border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Scottish Borders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cottish Border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Scottish Borders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Scottish Borders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cottish Border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Scottish Borders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Scottish Borders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Scottish Borders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Scottish Borders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Scottish Borders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Scottish Borders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£1,491,203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Scottish Borders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£24,289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£502,315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£35,984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£10,121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£18,554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£899,940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£1,491,203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Scottish Borders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Scottish Borders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Scottish Borders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Scottish Borders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Scottish Borders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Scottish Borders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Scottish Borders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Scottish Borders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Scottish Borders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Scottish Borders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Scottish Borders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Scottish Borders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6707D1A-7D82-45FC-9B3E-4D6A11BF423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